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383F2" w14:textId="77777777" w:rsidR="00393018" w:rsidRDefault="00393018" w:rsidP="003930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KYRK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fl.1412)</w:t>
      </w:r>
    </w:p>
    <w:p w14:paraId="6499A4DE" w14:textId="77777777" w:rsidR="00393018" w:rsidRDefault="00393018" w:rsidP="003930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Weaver of motley.</w:t>
      </w:r>
    </w:p>
    <w:p w14:paraId="7556BD33" w14:textId="77777777" w:rsidR="00393018" w:rsidRDefault="00393018" w:rsidP="003930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A54497" w14:textId="77777777" w:rsidR="00393018" w:rsidRDefault="00393018" w:rsidP="003930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452076" w14:textId="77777777" w:rsidR="00393018" w:rsidRDefault="00393018" w:rsidP="003930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Agnes(q.v.).</w:t>
      </w:r>
    </w:p>
    <w:p w14:paraId="2CFB0CE9" w14:textId="77777777" w:rsidR="00393018" w:rsidRDefault="00393018" w:rsidP="003930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E91D9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https://waalt.uh.edu/index.php/CP40/605:_K-Z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62B0968" w14:textId="77777777" w:rsidR="00393018" w:rsidRDefault="00393018" w:rsidP="003930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14AE8D" w14:textId="77777777" w:rsidR="00393018" w:rsidRDefault="00393018" w:rsidP="003930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7933E9" w14:textId="77777777" w:rsidR="00393018" w:rsidRDefault="00393018" w:rsidP="003930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1412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Kyllynghall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Beverley(q.v.) brought a plaint of debt against them,</w:t>
      </w:r>
    </w:p>
    <w:p w14:paraId="34C93F92" w14:textId="77777777" w:rsidR="00393018" w:rsidRDefault="00393018" w:rsidP="003930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Crees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Hedon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Benedict </w:t>
      </w:r>
      <w:proofErr w:type="spellStart"/>
      <w:r>
        <w:rPr>
          <w:rFonts w:ascii="Times New Roman" w:hAnsi="Times New Roman" w:cs="Times New Roman"/>
          <w:sz w:val="24"/>
          <w:szCs w:val="24"/>
        </w:rPr>
        <w:t>Arnald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York(q.v.).</w:t>
      </w:r>
    </w:p>
    <w:p w14:paraId="27989A49" w14:textId="77777777" w:rsidR="00393018" w:rsidRDefault="00393018" w:rsidP="003930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2463989F" w14:textId="77777777" w:rsidR="00393018" w:rsidRDefault="00393018" w:rsidP="003930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E2C4C9" w14:textId="77777777" w:rsidR="00393018" w:rsidRDefault="00393018" w:rsidP="003930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A40F43" w14:textId="77777777" w:rsidR="00393018" w:rsidRDefault="00393018" w:rsidP="003930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June 2022</w:t>
      </w:r>
    </w:p>
    <w:p w14:paraId="644F497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4CAC2" w14:textId="77777777" w:rsidR="00393018" w:rsidRDefault="00393018" w:rsidP="009139A6">
      <w:r>
        <w:separator/>
      </w:r>
    </w:p>
  </w:endnote>
  <w:endnote w:type="continuationSeparator" w:id="0">
    <w:p w14:paraId="33CD0FF5" w14:textId="77777777" w:rsidR="00393018" w:rsidRDefault="003930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358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B3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AA9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2D803" w14:textId="77777777" w:rsidR="00393018" w:rsidRDefault="00393018" w:rsidP="009139A6">
      <w:r>
        <w:separator/>
      </w:r>
    </w:p>
  </w:footnote>
  <w:footnote w:type="continuationSeparator" w:id="0">
    <w:p w14:paraId="53FFC1C7" w14:textId="77777777" w:rsidR="00393018" w:rsidRDefault="003930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A1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0C5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31D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018"/>
    <w:rsid w:val="000666E0"/>
    <w:rsid w:val="002510B7"/>
    <w:rsid w:val="0039301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0393E"/>
  <w15:chartTrackingRefBased/>
  <w15:docId w15:val="{69FF4BAD-7DCB-433E-885E-F05EAF63C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930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05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2022-06-21T08:07:00Z</dcterms:created>
  <dcterms:modified xsi:type="dcterms:W3CDTF">2022-06-21T08:08:00Z</dcterms:modified>
</cp:coreProperties>
</file>